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XSpec="center" w:tblpY="141"/>
        <w:tblW w:w="10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4"/>
        <w:gridCol w:w="1432"/>
        <w:gridCol w:w="1803"/>
        <w:gridCol w:w="1432"/>
        <w:gridCol w:w="1803"/>
        <w:gridCol w:w="1432"/>
        <w:gridCol w:w="1808"/>
      </w:tblGrid>
      <w:tr w:rsidR="007358F5" w:rsidRPr="00BD3A18" w:rsidTr="00FD5A2F">
        <w:trPr>
          <w:trHeight w:val="286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Patients</w:t>
            </w:r>
          </w:p>
        </w:tc>
        <w:tc>
          <w:tcPr>
            <w:tcW w:w="32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Alcohol consumption¹</w:t>
            </w:r>
          </w:p>
        </w:tc>
        <w:tc>
          <w:tcPr>
            <w:tcW w:w="32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Motivation²</w:t>
            </w:r>
          </w:p>
        </w:tc>
        <w:tc>
          <w:tcPr>
            <w:tcW w:w="32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Craving³</w:t>
            </w:r>
          </w:p>
        </w:tc>
      </w:tr>
      <w:tr w:rsidR="007358F5" w:rsidRPr="00BD3A18" w:rsidTr="00FD5A2F">
        <w:trPr>
          <w:trHeight w:val="286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Screening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Consultation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Screening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Consultation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Screening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Consultation</w:t>
            </w:r>
          </w:p>
        </w:tc>
      </w:tr>
      <w:tr w:rsidR="007358F5" w:rsidRPr="00BD3A18" w:rsidTr="00FD5A2F">
        <w:trPr>
          <w:trHeight w:val="286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0</w:t>
            </w:r>
          </w:p>
        </w:tc>
      </w:tr>
      <w:tr w:rsidR="007358F5" w:rsidRPr="00BD3A18" w:rsidTr="00FD5A2F">
        <w:trPr>
          <w:trHeight w:val="286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0</w:t>
            </w:r>
          </w:p>
        </w:tc>
      </w:tr>
      <w:tr w:rsidR="007358F5" w:rsidRPr="00BD3A18" w:rsidTr="00FD5A2F">
        <w:trPr>
          <w:trHeight w:val="286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 </w:t>
            </w:r>
          </w:p>
        </w:tc>
      </w:tr>
      <w:tr w:rsidR="007358F5" w:rsidRPr="00BD3A18" w:rsidTr="00FD5A2F">
        <w:trPr>
          <w:trHeight w:val="286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</w:t>
            </w:r>
          </w:p>
        </w:tc>
      </w:tr>
      <w:tr w:rsidR="007358F5" w:rsidRPr="00BD3A18" w:rsidTr="00FD5A2F">
        <w:trPr>
          <w:trHeight w:val="286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</w:t>
            </w:r>
          </w:p>
        </w:tc>
      </w:tr>
      <w:tr w:rsidR="007358F5" w:rsidRPr="00BD3A18" w:rsidTr="00FD5A2F">
        <w:trPr>
          <w:trHeight w:val="286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90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</w:t>
            </w:r>
            <w:r w:rsidR="00B468C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.</w:t>
            </w: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4</w:t>
            </w:r>
          </w:p>
        </w:tc>
      </w:tr>
      <w:tr w:rsidR="007358F5" w:rsidRPr="00BD3A18" w:rsidTr="00FD5A2F">
        <w:trPr>
          <w:trHeight w:val="286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</w:t>
            </w:r>
          </w:p>
        </w:tc>
      </w:tr>
      <w:tr w:rsidR="007358F5" w:rsidRPr="00BD3A18" w:rsidTr="00FD5A2F">
        <w:trPr>
          <w:trHeight w:val="286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BD3A18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BD3A18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8</w:t>
            </w:r>
          </w:p>
        </w:tc>
      </w:tr>
      <w:tr w:rsidR="007358F5" w:rsidRPr="00BD3A18" w:rsidTr="00FD5A2F">
        <w:trPr>
          <w:trHeight w:val="298"/>
        </w:trPr>
        <w:tc>
          <w:tcPr>
            <w:tcW w:w="12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236147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236147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30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236147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236147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236147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236147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10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358F5" w:rsidRPr="00236147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 </w:t>
            </w:r>
          </w:p>
        </w:tc>
      </w:tr>
      <w:tr w:rsidR="007358F5" w:rsidRPr="00BD3A18" w:rsidTr="00FD5A2F">
        <w:trPr>
          <w:trHeight w:val="61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236147" w:rsidRDefault="00B468C7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median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236147" w:rsidRDefault="00B468C7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30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236147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3</w:t>
            </w:r>
            <w:r w:rsidR="00B468C7" w:rsidRPr="0023614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0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236147" w:rsidRDefault="00B468C7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8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236147" w:rsidRDefault="00B468C7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9</w:t>
            </w:r>
          </w:p>
        </w:tc>
        <w:tc>
          <w:tcPr>
            <w:tcW w:w="1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236147" w:rsidRDefault="00B468C7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4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358F5" w:rsidRPr="00236147" w:rsidRDefault="007358F5" w:rsidP="00FD5A2F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</w:pPr>
            <w:r w:rsidRPr="0023614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fr-FR"/>
              </w:rPr>
              <w:t>3</w:t>
            </w:r>
          </w:p>
        </w:tc>
      </w:tr>
    </w:tbl>
    <w:p w:rsidR="00413CCF" w:rsidRPr="007358F5" w:rsidRDefault="00413CCF" w:rsidP="00303715">
      <w:pPr>
        <w:spacing w:line="360" w:lineRule="auto"/>
        <w:jc w:val="both"/>
        <w:rPr>
          <w:rFonts w:ascii="Times New Roman" w:hAnsi="Times New Roman" w:cs="Times New Roman"/>
          <w:lang w:val="en-US"/>
        </w:rPr>
      </w:pPr>
    </w:p>
    <w:sectPr w:rsidR="00413CCF" w:rsidRPr="007358F5" w:rsidSect="00EA712C">
      <w:pgSz w:w="16838" w:h="11906" w:orient="landscape"/>
      <w:pgMar w:top="737" w:right="816" w:bottom="73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8F5"/>
    <w:rsid w:val="00236147"/>
    <w:rsid w:val="00303715"/>
    <w:rsid w:val="00413CCF"/>
    <w:rsid w:val="00493F9D"/>
    <w:rsid w:val="007358F5"/>
    <w:rsid w:val="00804E90"/>
    <w:rsid w:val="00811BD7"/>
    <w:rsid w:val="00B468C7"/>
    <w:rsid w:val="00B5551B"/>
    <w:rsid w:val="00C80695"/>
    <w:rsid w:val="00EA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57AC0CDA-EC25-F346-BD6B-6A3093817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rmoirand/Library/Group%20Containers/UBF8T346G9.Office/User%20Content.localized/Templates.localized/_normal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_normal.dotx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Romain Moirand</dc:creator>
  <cp:keywords/>
  <dc:description/>
  <cp:lastModifiedBy>Emma Erickson</cp:lastModifiedBy>
  <cp:revision>3</cp:revision>
  <dcterms:created xsi:type="dcterms:W3CDTF">2024-03-12T16:26:00Z</dcterms:created>
  <dcterms:modified xsi:type="dcterms:W3CDTF">2024-09-23T17:56:00Z</dcterms:modified>
</cp:coreProperties>
</file>