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7608C" w:rsidRDefault="0007608C" w:rsidP="00303715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tbl>
      <w:tblPr>
        <w:tblpPr w:leftFromText="141" w:rightFromText="141" w:vertAnchor="text" w:horzAnchor="margin" w:tblpXSpec="center" w:tblpY="-28"/>
        <w:tblW w:w="130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4"/>
        <w:gridCol w:w="1560"/>
        <w:gridCol w:w="1275"/>
        <w:gridCol w:w="1048"/>
        <w:gridCol w:w="993"/>
        <w:gridCol w:w="992"/>
        <w:gridCol w:w="1134"/>
        <w:gridCol w:w="1134"/>
        <w:gridCol w:w="1221"/>
        <w:gridCol w:w="1275"/>
        <w:gridCol w:w="1276"/>
      </w:tblGrid>
      <w:tr w:rsidR="0016330E" w:rsidRPr="00BD3A18" w:rsidTr="0016330E">
        <w:trPr>
          <w:trHeight w:val="367"/>
        </w:trPr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Patients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Dyslipidemia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Platelets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bilirubin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ASAT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ALAT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 xml:space="preserve">GGT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 xml:space="preserve">PAL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 xml:space="preserve">First </w:t>
            </w: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TE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Second TE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cACLD</w:t>
            </w:r>
          </w:p>
        </w:tc>
      </w:tr>
      <w:tr w:rsidR="0016330E" w:rsidRPr="00BD3A18" w:rsidTr="0016330E">
        <w:trPr>
          <w:trHeight w:val="306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07608C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76825" w:rsidRDefault="0016330E" w:rsidP="0016330E">
            <w:pPr>
              <w:pStyle w:val="ListParagraph"/>
              <w:spacing w:line="480" w:lineRule="auto"/>
              <w:ind w:left="68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&gt;150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</w:tcPr>
          <w:p w:rsidR="0016330E" w:rsidRPr="00B76825" w:rsidRDefault="00B355FF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6.9</w:t>
            </w:r>
          </w:p>
        </w:tc>
        <w:tc>
          <w:tcPr>
            <w:tcW w:w="993" w:type="dxa"/>
            <w:tcBorders>
              <w:top w:val="nil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yes</w:t>
            </w:r>
          </w:p>
        </w:tc>
      </w:tr>
      <w:tr w:rsidR="0016330E" w:rsidRPr="00BD3A18" w:rsidTr="0016330E">
        <w:trPr>
          <w:trHeight w:val="306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07608C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&gt;150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</w:tcPr>
          <w:p w:rsidR="0016330E" w:rsidRPr="00B76825" w:rsidRDefault="00B355FF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7.5</w:t>
            </w:r>
          </w:p>
        </w:tc>
        <w:tc>
          <w:tcPr>
            <w:tcW w:w="993" w:type="dxa"/>
            <w:tcBorders>
              <w:top w:val="nil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21.2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yes</w:t>
            </w:r>
          </w:p>
        </w:tc>
      </w:tr>
      <w:tr w:rsidR="0016330E" w:rsidRPr="00BD3A18" w:rsidTr="0016330E">
        <w:trPr>
          <w:trHeight w:val="306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07608C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no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&gt;150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</w:tcPr>
          <w:p w:rsidR="0016330E" w:rsidRPr="00B76825" w:rsidRDefault="00B355FF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5.8</w:t>
            </w:r>
          </w:p>
        </w:tc>
        <w:tc>
          <w:tcPr>
            <w:tcW w:w="993" w:type="dxa"/>
            <w:tcBorders>
              <w:top w:val="nil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16.9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16.3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yes</w:t>
            </w:r>
          </w:p>
        </w:tc>
      </w:tr>
      <w:tr w:rsidR="0016330E" w:rsidRPr="00BD3A18" w:rsidTr="0016330E">
        <w:trPr>
          <w:trHeight w:val="306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07608C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&lt;150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</w:tcPr>
          <w:p w:rsidR="0016330E" w:rsidRPr="00B76825" w:rsidRDefault="00B355FF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5.4</w:t>
            </w:r>
          </w:p>
        </w:tc>
        <w:tc>
          <w:tcPr>
            <w:tcW w:w="993" w:type="dxa"/>
            <w:tcBorders>
              <w:top w:val="nil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52.5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yes</w:t>
            </w:r>
          </w:p>
        </w:tc>
      </w:tr>
      <w:tr w:rsidR="0016330E" w:rsidRPr="00BD3A18" w:rsidTr="0016330E">
        <w:trPr>
          <w:trHeight w:val="306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07608C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&gt;150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</w:tcPr>
          <w:p w:rsidR="0016330E" w:rsidRPr="00B76825" w:rsidRDefault="00B355FF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43.6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 xml:space="preserve"> </w:t>
            </w:r>
          </w:p>
        </w:tc>
      </w:tr>
      <w:tr w:rsidR="0016330E" w:rsidRPr="00BD3A18" w:rsidTr="0016330E">
        <w:trPr>
          <w:trHeight w:val="306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07608C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&gt;150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</w:tcPr>
          <w:p w:rsidR="0016330E" w:rsidRPr="00B76825" w:rsidRDefault="00B355FF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19</w:t>
            </w:r>
          </w:p>
        </w:tc>
        <w:tc>
          <w:tcPr>
            <w:tcW w:w="993" w:type="dxa"/>
            <w:tcBorders>
              <w:top w:val="nil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7.6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</w:tr>
      <w:tr w:rsidR="0016330E" w:rsidRPr="00BD3A18" w:rsidTr="0016330E">
        <w:trPr>
          <w:trHeight w:val="306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07608C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&gt;150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</w:tcPr>
          <w:p w:rsidR="0016330E" w:rsidRPr="00B76825" w:rsidRDefault="00B355FF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4.3</w:t>
            </w:r>
          </w:p>
        </w:tc>
        <w:tc>
          <w:tcPr>
            <w:tcW w:w="993" w:type="dxa"/>
            <w:tcBorders>
              <w:top w:val="nil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11.9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yes</w:t>
            </w:r>
          </w:p>
        </w:tc>
      </w:tr>
      <w:tr w:rsidR="0016330E" w:rsidRPr="00BD3A18" w:rsidTr="0016330E">
        <w:trPr>
          <w:trHeight w:val="306"/>
        </w:trPr>
        <w:tc>
          <w:tcPr>
            <w:tcW w:w="1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07608C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no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&gt;150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</w:tcPr>
          <w:p w:rsidR="0016330E" w:rsidRPr="00B76825" w:rsidRDefault="00B355FF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6.7</w:t>
            </w:r>
          </w:p>
        </w:tc>
        <w:tc>
          <w:tcPr>
            <w:tcW w:w="993" w:type="dxa"/>
            <w:tcBorders>
              <w:top w:val="nil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76825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76825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7.1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</w:tr>
      <w:tr w:rsidR="0016330E" w:rsidRPr="00BD3A18" w:rsidTr="0016330E">
        <w:trPr>
          <w:trHeight w:val="306"/>
        </w:trPr>
        <w:tc>
          <w:tcPr>
            <w:tcW w:w="1124" w:type="dxa"/>
            <w:tcBorders>
              <w:top w:val="single" w:sz="4" w:space="0" w:color="auto"/>
              <w:left w:val="single" w:sz="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07608C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no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&gt;150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8" w:space="0" w:color="000000" w:themeColor="text1"/>
            </w:tcBorders>
          </w:tcPr>
          <w:p w:rsidR="0016330E" w:rsidRPr="009D2713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val="en-US" w:eastAsia="fr-F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8.3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7.1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30E" w:rsidRPr="00BD3A18" w:rsidRDefault="0016330E" w:rsidP="0007608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no</w:t>
            </w:r>
          </w:p>
        </w:tc>
      </w:tr>
    </w:tbl>
    <w:p w:rsidR="0007608C" w:rsidRPr="00EB3150" w:rsidRDefault="0007608C" w:rsidP="00303715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sectPr w:rsidR="0007608C" w:rsidRPr="00EB3150" w:rsidSect="00414995">
      <w:pgSz w:w="16838" w:h="11906" w:orient="landscape"/>
      <w:pgMar w:top="737" w:right="816" w:bottom="73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C12E05"/>
    <w:multiLevelType w:val="hybridMultilevel"/>
    <w:tmpl w:val="0226B75C"/>
    <w:lvl w:ilvl="0" w:tplc="040C000B">
      <w:start w:val="7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5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150"/>
    <w:rsid w:val="0007608C"/>
    <w:rsid w:val="0016330E"/>
    <w:rsid w:val="00300431"/>
    <w:rsid w:val="00303715"/>
    <w:rsid w:val="003A1007"/>
    <w:rsid w:val="00413CCF"/>
    <w:rsid w:val="00414995"/>
    <w:rsid w:val="00493F9D"/>
    <w:rsid w:val="007111DC"/>
    <w:rsid w:val="00804E90"/>
    <w:rsid w:val="00811BD7"/>
    <w:rsid w:val="008756C3"/>
    <w:rsid w:val="009D2713"/>
    <w:rsid w:val="00B355FF"/>
    <w:rsid w:val="00B5551B"/>
    <w:rsid w:val="00B76825"/>
    <w:rsid w:val="00D31B62"/>
    <w:rsid w:val="00D71FA4"/>
    <w:rsid w:val="00EB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FE23F91-F0CE-5147-A841-F391F6648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1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rmoirand/Library/Group%20Containers/UBF8T346G9.Office/User%20Content.localized/Templates.localized/_normal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_normal.dotx</Template>
  <TotalTime>15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Romain Moirand</dc:creator>
  <cp:keywords/>
  <dc:description/>
  <cp:lastModifiedBy>Emma Erickson</cp:lastModifiedBy>
  <cp:revision>8</cp:revision>
  <dcterms:created xsi:type="dcterms:W3CDTF">2024-03-12T16:09:00Z</dcterms:created>
  <dcterms:modified xsi:type="dcterms:W3CDTF">2024-09-23T17:55:00Z</dcterms:modified>
</cp:coreProperties>
</file>